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7777777" w:rsidR="00F23F96" w:rsidRDefault="00F23F96" w:rsidP="00F23F96">
      <w:pPr>
        <w:pStyle w:val="Tittel"/>
      </w:pPr>
      <w:r>
        <w:t>Vedlegg X Egenerklæring om russisk involvering i offentlige anskaffelser</w:t>
      </w:r>
    </w:p>
    <w:p w14:paraId="4E44DF3D" w14:textId="77777777" w:rsidR="00F23F96" w:rsidRDefault="00F23F96" w:rsidP="00F23F96"/>
    <w:p w14:paraId="4334FCCE" w14:textId="77777777" w:rsidR="00F23F96" w:rsidRDefault="00F23F96" w:rsidP="00F23F96">
      <w:r>
        <w:t>Jeg erklærer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37373587" w:rsidR="00F23F96" w:rsidRDefault="00F23F96" w:rsidP="00F23F96">
      <w:r>
        <w:t>I særdeleshet erklærer jeg at:</w:t>
      </w:r>
    </w:p>
    <w:p w14:paraId="0178BB8D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4FFD074B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selskapene som er medlemmer i vår leverandørsammenslutning er direkte eller indirekte eid mer enn 50 % av en enhet som nevnt i punkt a over, </w:t>
      </w:r>
    </w:p>
    <w:p w14:paraId="67E15325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>Verken jeg eller selskapet jeg representerer handler på vegne av, eller etter instruks fra, en enhet som nevnt i punkt a eller b over, og</w:t>
      </w:r>
    </w:p>
    <w:p w14:paraId="59CB3F3E" w14:textId="4FDCE245" w:rsidR="00F23F96" w:rsidRDefault="00F23F96" w:rsidP="00F23F96">
      <w:pPr>
        <w:pStyle w:val="Listeavsnitt"/>
        <w:numPr>
          <w:ilvl w:val="0"/>
          <w:numId w:val="3"/>
        </w:numPr>
      </w:pPr>
      <w:r>
        <w:t>Ingen underleverandører, selskaper mv.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EF9B16" w14:textId="14C72731" w:rsidR="00F23F96" w:rsidRDefault="00F23F96" w:rsidP="00F23F96">
      <w:r>
        <w:t>[Navn og org.nr. på selskap]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379E4" w14:textId="77777777" w:rsidR="00F23F96" w:rsidRDefault="00F23F96" w:rsidP="008A6B54">
      <w:pPr>
        <w:spacing w:after="0" w:line="240" w:lineRule="auto"/>
      </w:pPr>
      <w:r>
        <w:separator/>
      </w:r>
    </w:p>
  </w:endnote>
  <w:endnote w:type="continuationSeparator" w:id="0">
    <w:p w14:paraId="7CB9877E" w14:textId="77777777" w:rsidR="00F23F96" w:rsidRDefault="00F23F9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2ADB7811" w:rsidR="00BA090D" w:rsidRPr="00907B33" w:rsidRDefault="00E37B6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color w:val="003087" w:themeColor="text2"/>
              <w:sz w:val="18"/>
              <w:szCs w:val="18"/>
            </w:rPr>
            <w:t>Sykehusbygg</w:t>
          </w:r>
          <w:r w:rsidR="00BA090D" w:rsidRPr="00907B33">
            <w:rPr>
              <w:bCs/>
              <w:color w:val="003087" w:themeColor="text2"/>
              <w:sz w:val="18"/>
              <w:szCs w:val="18"/>
            </w:rPr>
            <w:t xml:space="preserve"> HF</w:t>
          </w:r>
          <w:r w:rsidR="00BA090D" w:rsidRPr="00907B33">
            <w:rPr>
              <w:color w:val="003087" w:themeColor="text2"/>
              <w:sz w:val="18"/>
              <w:szCs w:val="18"/>
            </w:rPr>
            <w:t xml:space="preserve"> </w:t>
          </w:r>
          <w:r w:rsidR="00BA090D" w:rsidRPr="00421342">
            <w:rPr>
              <w:b w:val="0"/>
              <w:bCs/>
              <w:color w:val="003087" w:themeColor="text2"/>
              <w:sz w:val="18"/>
              <w:szCs w:val="18"/>
            </w:rPr>
            <w:t>– sykehus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bygg</w:t>
          </w:r>
          <w:r w:rsidR="00BA090D" w:rsidRPr="00421342">
            <w:rPr>
              <w:b w:val="0"/>
              <w:bCs/>
              <w:color w:val="003087" w:themeColor="text2"/>
              <w:sz w:val="18"/>
              <w:szCs w:val="18"/>
            </w:rPr>
            <w:t>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27BEB27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Vedlegg X Egenerklæring om russisk involvering i off. anskaffelser, versjon 03-2024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D0998" w14:textId="77777777" w:rsidR="00F23F96" w:rsidRDefault="00F23F96" w:rsidP="008A6B54">
      <w:pPr>
        <w:spacing w:after="0" w:line="240" w:lineRule="auto"/>
      </w:pPr>
      <w:r>
        <w:separator/>
      </w:r>
    </w:p>
  </w:footnote>
  <w:footnote w:type="continuationSeparator" w:id="0">
    <w:p w14:paraId="6398173F" w14:textId="77777777" w:rsidR="00F23F96" w:rsidRDefault="00F23F9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51CD046E" w:rsidR="004F084A" w:rsidRPr="004743F2" w:rsidRDefault="00DF13BC" w:rsidP="004743F2">
    <w:pPr>
      <w:pStyle w:val="Topptekst"/>
      <w:jc w:val="right"/>
      <w:rPr>
        <w:sz w:val="18"/>
        <w:szCs w:val="18"/>
      </w:rPr>
    </w:pPr>
    <w:r w:rsidRPr="00A70391">
      <w:rPr>
        <w:noProof/>
      </w:rPr>
      <w:drawing>
        <wp:anchor distT="0" distB="0" distL="114300" distR="114300" simplePos="0" relativeHeight="251662336" behindDoc="0" locked="0" layoutInCell="1" allowOverlap="1" wp14:anchorId="445C3BC2" wp14:editId="4E0DF14A">
          <wp:simplePos x="0" y="0"/>
          <wp:positionH relativeFrom="margin">
            <wp:align>left</wp:align>
          </wp:positionH>
          <wp:positionV relativeFrom="paragraph">
            <wp:posOffset>8399</wp:posOffset>
          </wp:positionV>
          <wp:extent cx="1603375" cy="443230"/>
          <wp:effectExtent l="0" t="0" r="0" b="0"/>
          <wp:wrapThrough wrapText="bothSides">
            <wp:wrapPolygon edited="0">
              <wp:start x="0" y="0"/>
              <wp:lineTo x="0" y="20424"/>
              <wp:lineTo x="21301" y="20424"/>
              <wp:lineTo x="21301" y="0"/>
              <wp:lineTo x="0" y="0"/>
            </wp:wrapPolygon>
          </wp:wrapThrough>
          <wp:docPr id="10" name="Bilde 10" descr="Et bilde som inneholder tekst, Fon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de 10" descr="Et bilde som inneholder tekst, Font, logo, Grafikk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375" cy="443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31AE2"/>
    <w:rsid w:val="00061D42"/>
    <w:rsid w:val="00066FAD"/>
    <w:rsid w:val="000C55D7"/>
    <w:rsid w:val="000E3D69"/>
    <w:rsid w:val="001457DD"/>
    <w:rsid w:val="00164145"/>
    <w:rsid w:val="00172E83"/>
    <w:rsid w:val="00174C26"/>
    <w:rsid w:val="002148C4"/>
    <w:rsid w:val="002C03B4"/>
    <w:rsid w:val="002C5C80"/>
    <w:rsid w:val="002D33F1"/>
    <w:rsid w:val="002E7056"/>
    <w:rsid w:val="00311005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2344F"/>
    <w:rsid w:val="00884491"/>
    <w:rsid w:val="008961BF"/>
    <w:rsid w:val="008A1521"/>
    <w:rsid w:val="008A6B54"/>
    <w:rsid w:val="008F2627"/>
    <w:rsid w:val="00907B33"/>
    <w:rsid w:val="00925D60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DF13BC"/>
    <w:rsid w:val="00E24387"/>
    <w:rsid w:val="00E3138E"/>
    <w:rsid w:val="00E37B6D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vor\Sykehusinnkj&#248;p%20HF\Intranett%20-%20Grunnmaler\Maler%20Sykehusinnkj&#248;p\Sykehusinnkj&#248;p%20-%20mal%20med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2BDD323C5CDA4CB35952C6981B75AB" ma:contentTypeVersion="19" ma:contentTypeDescription="Opprett et nytt dokument." ma:contentTypeScope="" ma:versionID="f3756ff7bac4297c99e71f29554420b2">
  <xsd:schema xmlns:xsd="http://www.w3.org/2001/XMLSchema" xmlns:xs="http://www.w3.org/2001/XMLSchema" xmlns:p="http://schemas.microsoft.com/office/2006/metadata/properties" xmlns:ns2="35380ebb-c7bd-4084-867b-c57b58e94006" xmlns:ns3="aaaa5423-faff-46d3-a8ca-491359890152" targetNamespace="http://schemas.microsoft.com/office/2006/metadata/properties" ma:root="true" ma:fieldsID="3d748c08c8fa1a47609a0f4e8a843bb4" ns2:_="" ns3:_="">
    <xsd:import namespace="35380ebb-c7bd-4084-867b-c57b58e94006"/>
    <xsd:import namespace="aaaa5423-faff-46d3-a8ca-4913598901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80ebb-c7bd-4084-867b-c57b58e940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889bdf7-ebff-4ce0-beb4-c71c7cfe8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a5423-faff-46d3-a8ca-4913598901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a4806c6-c020-49fd-8369-29359eba17f9}" ma:internalName="TaxCatchAll" ma:showField="CatchAllData" ma:web="aaaa5423-faff-46d3-a8ca-4913598901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380ebb-c7bd-4084-867b-c57b58e94006">
      <Terms xmlns="http://schemas.microsoft.com/office/infopath/2007/PartnerControls"/>
    </lcf76f155ced4ddcb4097134ff3c332f>
    <TaxCatchAll xmlns="aaaa5423-faff-46d3-a8ca-49135989015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5BD56D-F9C7-41B2-8C79-5FFBE09CC6B5}"/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sharepoint/v3/fields"/>
    <ds:schemaRef ds:uri="http://schemas.microsoft.com/office/2006/documentManagement/types"/>
    <ds:schemaRef ds:uri="http://purl.org/dc/elements/1.1/"/>
    <ds:schemaRef ds:uri="159eb964-e578-4006-a64e-9cef19626a17"/>
    <ds:schemaRef ds:uri="http://purl.org/dc/dcmitype/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ceb63489-f63f-49bb-80d7-9200be2bf1cf"/>
    <ds:schemaRef ds:uri="35380ebb-c7bd-4084-867b-c57b58e94006"/>
    <ds:schemaRef ds:uri="aaaa5423-faff-46d3-a8ca-491359890152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overskrift nummer</Template>
  <TotalTime>2</TotalTime>
  <Pages>1</Pages>
  <Words>235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Slåtsve, Lillian</cp:lastModifiedBy>
  <cp:revision>4</cp:revision>
  <dcterms:created xsi:type="dcterms:W3CDTF">2024-04-24T11:39:00Z</dcterms:created>
  <dcterms:modified xsi:type="dcterms:W3CDTF">2024-04-24T11:40:00Z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0x010100762BDD323C5CDA4CB35952C6981B75AB</vt:lpwstr>
  </property>
  <property fmtid="{D5CDD505-2E9C-101B-9397-08002B2CF9AE}" pid="3" name="MediaServiceImageTags">
    <vt:lpwstr/>
  </property>
  <property fmtid="{D5CDD505-2E9C-101B-9397-08002B2CF9AE}" pid="5" name="docLang">
    <vt:lpwstr>nb</vt:lpwstr>
  </property>
</Properties>
</file>